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AD7D3" w14:textId="77777777" w:rsidR="00BC3DBF" w:rsidRDefault="00BC3DBF" w:rsidP="00BC3D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de MORTON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6F566BA1" w14:textId="77777777" w:rsidR="00BC3DBF" w:rsidRDefault="00BC3DBF" w:rsidP="00BC3D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6BDF3F" w14:textId="77777777" w:rsidR="00BC3DBF" w:rsidRDefault="00BC3DBF" w:rsidP="00BC3D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605320" w14:textId="77777777" w:rsidR="00BC3DBF" w:rsidRDefault="00BC3DBF" w:rsidP="00BC3D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4461A0EE" w14:textId="77777777" w:rsidR="00BC3DBF" w:rsidRDefault="00BC3DBF" w:rsidP="00BC3D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and the fifteenth granted at the last Parliament, in Staffordshire.</w:t>
      </w:r>
    </w:p>
    <w:p w14:paraId="7067AE0A" w14:textId="77777777" w:rsidR="00BC3DBF" w:rsidRDefault="00BC3DBF" w:rsidP="00BC3D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548CB5D6" w14:textId="77777777" w:rsidR="00BC3DBF" w:rsidRDefault="00BC3DBF" w:rsidP="00BC3D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28A47D" w14:textId="77777777" w:rsidR="00BC3DBF" w:rsidRDefault="00BC3DBF" w:rsidP="00BC3D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3B2FC4" w14:textId="77777777" w:rsidR="00BC3DBF" w:rsidRPr="00680D2B" w:rsidRDefault="00BC3DBF" w:rsidP="00BC3D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2021</w:t>
      </w:r>
    </w:p>
    <w:p w14:paraId="30BCA3AE" w14:textId="40A462AC" w:rsidR="00BA00AB" w:rsidRPr="00BC3DB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C3D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33028" w14:textId="77777777" w:rsidR="00BC3DBF" w:rsidRDefault="00BC3DBF" w:rsidP="009139A6">
      <w:r>
        <w:separator/>
      </w:r>
    </w:p>
  </w:endnote>
  <w:endnote w:type="continuationSeparator" w:id="0">
    <w:p w14:paraId="4932746E" w14:textId="77777777" w:rsidR="00BC3DBF" w:rsidRDefault="00BC3D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3FE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AF7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892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0101E" w14:textId="77777777" w:rsidR="00BC3DBF" w:rsidRDefault="00BC3DBF" w:rsidP="009139A6">
      <w:r>
        <w:separator/>
      </w:r>
    </w:p>
  </w:footnote>
  <w:footnote w:type="continuationSeparator" w:id="0">
    <w:p w14:paraId="18F76D2B" w14:textId="77777777" w:rsidR="00BC3DBF" w:rsidRDefault="00BC3D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D82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43F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364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DB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C3DBF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260F2"/>
  <w15:chartTrackingRefBased/>
  <w15:docId w15:val="{706AAFD4-C7D3-4BA0-A6E4-FA86D2EC7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2021-05-04T15:25:00Z</dcterms:created>
  <dcterms:modified xsi:type="dcterms:W3CDTF">2021-05-04T15:25:00Z</dcterms:modified>
</cp:coreProperties>
</file>